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4A736ACE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100</w:t>
      </w:r>
      <w:r>
        <w:rPr>
          <w:b/>
          <w:i/>
          <w:sz w:val="28"/>
        </w:rPr>
        <w:tab/>
      </w:r>
      <w:r w:rsidR="00C7525C" w:rsidRPr="00C7525C">
        <w:rPr>
          <w:b/>
          <w:i/>
          <w:sz w:val="28"/>
        </w:rPr>
        <w:t>R5-234383</w:t>
      </w:r>
      <w:bookmarkStart w:id="1" w:name="_GoBack"/>
      <w:bookmarkEnd w:id="1"/>
    </w:p>
    <w:p w14:paraId="4BD5D325" w14:textId="4E58EA59" w:rsidR="00E61721" w:rsidRPr="0022434D" w:rsidRDefault="00233CAA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August 21st – August 25</w:t>
      </w:r>
      <w:r w:rsidR="0022434D">
        <w:rPr>
          <w:b/>
          <w:noProof/>
          <w:sz w:val="24"/>
        </w:rPr>
        <w:t>th,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3B5176E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33CAA">
              <w:t>A Few NR CA</w:t>
            </w:r>
            <w:r w:rsidR="00CB2612">
              <w:t xml:space="preserve"> PC2</w:t>
            </w:r>
            <w:r w:rsidR="00233CAA">
              <w:t xml:space="preserve"> three band combos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980E9C5" w:rsidR="00E61721" w:rsidRDefault="002C4727" w:rsidP="00233CAA">
            <w:pPr>
              <w:pStyle w:val="CRCoverPage"/>
              <w:spacing w:after="0"/>
              <w:ind w:left="100"/>
            </w:pPr>
            <w:r>
              <w:t>0</w:t>
            </w:r>
            <w:r w:rsidR="00233CAA">
              <w:t>8</w:t>
            </w:r>
            <w:r w:rsidR="00C02C68">
              <w:t>-</w:t>
            </w:r>
            <w:r>
              <w:t>0</w:t>
            </w:r>
            <w:r w:rsidR="00233CAA">
              <w:t>9</w:t>
            </w:r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550B00E" w:rsidR="00E61721" w:rsidRDefault="00CB26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3FE993ED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64CB4696" w:rsidR="00E61721" w:rsidRPr="00CB2612" w:rsidRDefault="00CB2612" w:rsidP="00CB2612">
            <w:pPr>
              <w:pStyle w:val="CRCoverPage"/>
              <w:spacing w:after="0"/>
              <w:rPr>
                <w:caps/>
              </w:rPr>
            </w:pPr>
            <w:r>
              <w:t>CA_n2A-n5A-n77</w:t>
            </w:r>
            <w:r w:rsidRPr="00233CAA">
              <w:t>A</w:t>
            </w:r>
            <w:r>
              <w:t xml:space="preserve">, </w:t>
            </w:r>
            <w:r>
              <w:t>CA_n2A-n66A-n77</w:t>
            </w:r>
            <w:r w:rsidRPr="00233CAA">
              <w:t>A</w:t>
            </w:r>
            <w:r>
              <w:t xml:space="preserve">, </w:t>
            </w:r>
            <w:r>
              <w:t>CA_n5A-n66</w:t>
            </w:r>
            <w:r w:rsidRPr="00233CAA">
              <w:t>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5793D" w14:textId="77777777" w:rsid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  <w:r w:rsidR="00CB2612">
              <w:rPr>
                <w:lang w:val="en-US"/>
              </w:rPr>
              <w:t xml:space="preserve"> </w:t>
            </w:r>
          </w:p>
          <w:p w14:paraId="2E0636D9" w14:textId="77777777" w:rsidR="00CB2612" w:rsidRDefault="00CB2612">
            <w:pPr>
              <w:pStyle w:val="CRCoverPage"/>
              <w:spacing w:after="0"/>
              <w:rPr>
                <w:lang w:val="en-US"/>
              </w:rPr>
            </w:pPr>
          </w:p>
          <w:p w14:paraId="7F9A836D" w14:textId="2043EE45" w:rsidR="00CB2612" w:rsidRPr="005E3AA7" w:rsidRDefault="00CB261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96A02" w14:textId="77777777" w:rsidR="008A2F87" w:rsidRDefault="008A2F87">
      <w:pPr>
        <w:spacing w:after="0"/>
      </w:pPr>
      <w:r>
        <w:separator/>
      </w:r>
    </w:p>
  </w:endnote>
  <w:endnote w:type="continuationSeparator" w:id="0">
    <w:p w14:paraId="3187161B" w14:textId="77777777" w:rsidR="008A2F87" w:rsidRDefault="008A2F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FF1BA" w14:textId="77777777" w:rsidR="008A2F87" w:rsidRDefault="008A2F87">
      <w:pPr>
        <w:spacing w:after="0"/>
      </w:pPr>
      <w:r>
        <w:separator/>
      </w:r>
    </w:p>
  </w:footnote>
  <w:footnote w:type="continuationSeparator" w:id="0">
    <w:p w14:paraId="56A55F32" w14:textId="77777777" w:rsidR="008A2F87" w:rsidRDefault="008A2F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2F87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722C3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7525C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B2612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A9218B6-59DB-4D8E-AE19-55E2CE097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2023-08-09T21:21:00Z</dcterms:created>
  <dcterms:modified xsi:type="dcterms:W3CDTF">2023-08-09T21:21:00Z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